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D5" w:rsidRPr="00C61A92" w:rsidRDefault="006D55D5" w:rsidP="0077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  <w:rPr>
          <w:lang w:val="uk-UA"/>
        </w:rPr>
      </w:pPr>
    </w:p>
    <w:p w:rsidR="006D55D5" w:rsidRPr="00632A42" w:rsidRDefault="006D55D5" w:rsidP="0077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lang w:val="uk-UA"/>
        </w:rPr>
      </w:pPr>
      <w:r w:rsidRPr="00C61A92"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3.5pt" o:ole="" filled="t">
            <v:fill color2="black"/>
            <v:imagedata r:id="rId5" o:title=""/>
          </v:shape>
          <o:OLEObject Type="Embed" ProgID="Word.Picture.8" ShapeID="_x0000_i1025" DrawAspect="Content" ObjectID="_1548835250" r:id="rId6"/>
        </w:object>
      </w:r>
    </w:p>
    <w:p w:rsidR="006D55D5" w:rsidRPr="00C61A92" w:rsidRDefault="006D55D5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УКРАЇНА</w:t>
      </w:r>
    </w:p>
    <w:p w:rsidR="006D55D5" w:rsidRPr="00C61A92" w:rsidRDefault="006D55D5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ОДЕСЬКА ОБЛАСТЬ</w:t>
      </w:r>
    </w:p>
    <w:p w:rsidR="006D55D5" w:rsidRPr="00C61A92" w:rsidRDefault="006D55D5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АРЦИЗЬКИЙ РАЙОН</w:t>
      </w:r>
    </w:p>
    <w:p w:rsidR="006D55D5" w:rsidRDefault="006D55D5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АРЦИЗЬКА МІСЬКА РАДА</w:t>
      </w:r>
    </w:p>
    <w:p w:rsidR="006D55D5" w:rsidRPr="00C61A92" w:rsidRDefault="006D55D5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6D55D5" w:rsidRPr="00C61A92" w:rsidRDefault="006D55D5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6D55D5" w:rsidRPr="00C61A92" w:rsidRDefault="006D55D5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Р І Ш Е Н Н Я</w:t>
      </w:r>
    </w:p>
    <w:p w:rsidR="006D55D5" w:rsidRDefault="006D55D5" w:rsidP="007745C6">
      <w:pPr>
        <w:jc w:val="center"/>
        <w:rPr>
          <w:b/>
          <w:sz w:val="28"/>
          <w:lang w:val="uk-UA"/>
        </w:rPr>
      </w:pPr>
      <w:bookmarkStart w:id="0" w:name="_GoBack"/>
      <w:r w:rsidRPr="00C61A9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надання згоди на оформлення договору дарування</w:t>
      </w:r>
    </w:p>
    <w:bookmarkEnd w:id="0"/>
    <w:p w:rsidR="006D55D5" w:rsidRPr="00C61A92" w:rsidRDefault="006D55D5" w:rsidP="007745C6">
      <w:pPr>
        <w:jc w:val="center"/>
        <w:rPr>
          <w:b/>
          <w:sz w:val="28"/>
          <w:lang w:val="uk-UA"/>
        </w:rPr>
      </w:pPr>
    </w:p>
    <w:p w:rsidR="006D55D5" w:rsidRDefault="006D55D5" w:rsidP="007745C6">
      <w:pPr>
        <w:autoSpaceDE w:val="0"/>
        <w:jc w:val="both"/>
        <w:rPr>
          <w:rFonts w:cs="Calibri"/>
          <w:sz w:val="28"/>
          <w:szCs w:val="28"/>
          <w:lang w:val="uk-UA"/>
        </w:rPr>
      </w:pPr>
      <w:r w:rsidRPr="00C61A92">
        <w:rPr>
          <w:rFonts w:cs="Calibri"/>
          <w:sz w:val="28"/>
          <w:szCs w:val="28"/>
          <w:lang w:val="uk-UA"/>
        </w:rPr>
        <w:t xml:space="preserve">      </w:t>
      </w:r>
      <w:r>
        <w:rPr>
          <w:rFonts w:cs="Calibri"/>
          <w:sz w:val="28"/>
          <w:szCs w:val="28"/>
          <w:lang w:val="uk-UA"/>
        </w:rPr>
        <w:t>Керуючись ст. 34</w:t>
      </w:r>
      <w:r w:rsidRPr="00C61A92">
        <w:rPr>
          <w:rFonts w:cs="Calibri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rFonts w:cs="Calibri"/>
          <w:sz w:val="28"/>
          <w:szCs w:val="28"/>
          <w:lang w:val="uk-UA"/>
        </w:rPr>
        <w:t>ст.12 Закону України «Про основи соціального захисту безпритульних громадян та дітей», ст.17,18 Закону України «Про охорону дитинства», ст 177 Сімейного кодексу України , Житловим кодексом України та розглянувши заяву Коваля Павла Яковича, який мешкає за адресоюм.Арциз, вул.Колхозна,3 про надання йому згоди на оформлення договору дарування квартири № 11 будинку № 23 по вул.Калмикова в м.Арциз,яка належить йому на праві приватної власності (договір куплі – продажу ВРН №841754  від 21.11.2011 р.) своїй доньці Коваль Валерії Павлівні 19.01.2006 р.н. яка є малолітньою особою, житлові права якої при здійснення данної угоди покращуються, на підставі наданих заявником документів, виконавчий комітет Арцизької міської ради</w:t>
      </w:r>
    </w:p>
    <w:p w:rsidR="006D55D5" w:rsidRDefault="006D55D5" w:rsidP="007745C6">
      <w:pPr>
        <w:autoSpaceDE w:val="0"/>
        <w:jc w:val="both"/>
        <w:rPr>
          <w:rFonts w:cs="Calibri"/>
          <w:sz w:val="28"/>
          <w:szCs w:val="28"/>
          <w:lang w:val="uk-UA"/>
        </w:rPr>
      </w:pPr>
    </w:p>
    <w:p w:rsidR="006D55D5" w:rsidRPr="00D213AB" w:rsidRDefault="006D55D5" w:rsidP="007745C6">
      <w:pPr>
        <w:autoSpaceDE w:val="0"/>
        <w:jc w:val="both"/>
        <w:rPr>
          <w:rFonts w:cs="Calibri"/>
          <w:sz w:val="28"/>
          <w:szCs w:val="28"/>
          <w:lang w:val="uk-UA"/>
        </w:rPr>
      </w:pPr>
    </w:p>
    <w:p w:rsidR="006D55D5" w:rsidRPr="00D213AB" w:rsidRDefault="006D55D5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ВИРІШИВ</w:t>
      </w:r>
    </w:p>
    <w:p w:rsidR="006D55D5" w:rsidRPr="00675E5F" w:rsidRDefault="006D55D5" w:rsidP="007745C6">
      <w:pPr>
        <w:pStyle w:val="ListParagraph"/>
        <w:numPr>
          <w:ilvl w:val="0"/>
          <w:numId w:val="1"/>
        </w:num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rFonts w:cs="Calibri"/>
          <w:sz w:val="28"/>
          <w:szCs w:val="28"/>
          <w:lang w:val="uk-UA"/>
        </w:rPr>
        <w:t>Надати згоду</w:t>
      </w:r>
      <w:r w:rsidRPr="004B41D4">
        <w:rPr>
          <w:rFonts w:cs="Calibri"/>
          <w:sz w:val="28"/>
          <w:szCs w:val="28"/>
          <w:lang w:val="uk-UA"/>
        </w:rPr>
        <w:t xml:space="preserve"> </w:t>
      </w:r>
      <w:r>
        <w:rPr>
          <w:rFonts w:cs="Calibri"/>
          <w:sz w:val="28"/>
          <w:szCs w:val="28"/>
          <w:lang w:val="uk-UA"/>
        </w:rPr>
        <w:t>Ковалю Павлу Яковичу на оформлення договору дарування квартири № 11 будинку № 23 по вул.Калмикова в м.Арциз,яка належить йому на праві приватної власності (договір куплі – продажу ВРН №841754  від 21.11.2011 р.) своїй доньці Коваль Валерії Павлівні 19.01.2006 р.н. яка є малолітньою особою.</w:t>
      </w:r>
    </w:p>
    <w:p w:rsidR="006D55D5" w:rsidRPr="00120A2D" w:rsidRDefault="006D55D5" w:rsidP="007745C6">
      <w:pPr>
        <w:pStyle w:val="ListParagraph"/>
        <w:numPr>
          <w:ilvl w:val="0"/>
          <w:numId w:val="1"/>
        </w:numPr>
        <w:autoSpaceDE w:val="0"/>
        <w:jc w:val="both"/>
        <w:rPr>
          <w:b/>
          <w:bCs/>
          <w:sz w:val="28"/>
          <w:szCs w:val="28"/>
          <w:lang w:val="uk-UA"/>
        </w:rPr>
      </w:pPr>
      <w:r w:rsidRPr="00120A2D">
        <w:rPr>
          <w:rFonts w:cs="Calibri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Макарову Т.В. </w:t>
      </w:r>
    </w:p>
    <w:p w:rsidR="006D55D5" w:rsidRDefault="006D55D5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6D55D5" w:rsidRPr="00C61A92" w:rsidRDefault="006D55D5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Міський голова                                                                   В.М.Міхов</w:t>
      </w:r>
    </w:p>
    <w:p w:rsidR="006D55D5" w:rsidRPr="00C61A92" w:rsidRDefault="006D55D5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6D55D5" w:rsidRPr="00C61A92" w:rsidRDefault="006D55D5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13 лютого 2017</w:t>
      </w:r>
      <w:r w:rsidRPr="00C61A92">
        <w:rPr>
          <w:b/>
          <w:bCs/>
          <w:sz w:val="28"/>
          <w:szCs w:val="28"/>
          <w:lang w:val="uk-UA"/>
        </w:rPr>
        <w:t xml:space="preserve"> року</w:t>
      </w:r>
    </w:p>
    <w:p w:rsidR="006D55D5" w:rsidRPr="00F15492" w:rsidRDefault="006D55D5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 xml:space="preserve">№ </w:t>
      </w:r>
      <w:r>
        <w:rPr>
          <w:b/>
          <w:bCs/>
          <w:sz w:val="28"/>
          <w:szCs w:val="28"/>
        </w:rPr>
        <w:t xml:space="preserve">  12</w:t>
      </w:r>
      <w:r w:rsidRPr="00C61A92">
        <w:rPr>
          <w:b/>
          <w:bCs/>
          <w:sz w:val="28"/>
          <w:szCs w:val="28"/>
          <w:lang w:val="uk-UA"/>
        </w:rPr>
        <w:t xml:space="preserve"> </w:t>
      </w:r>
      <w:r w:rsidRPr="00C61A92">
        <w:rPr>
          <w:b/>
          <w:bCs/>
          <w:sz w:val="28"/>
          <w:szCs w:val="28"/>
        </w:rPr>
        <w:t xml:space="preserve"> </w:t>
      </w:r>
      <w:r w:rsidRPr="00C61A92">
        <w:rPr>
          <w:b/>
          <w:bCs/>
          <w:sz w:val="28"/>
          <w:szCs w:val="28"/>
          <w:lang w:val="uk-UA"/>
        </w:rPr>
        <w:t xml:space="preserve"> </w:t>
      </w:r>
    </w:p>
    <w:p w:rsidR="006D55D5" w:rsidRDefault="006D55D5"/>
    <w:sectPr w:rsidR="006D55D5" w:rsidSect="007318D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56D2"/>
    <w:multiLevelType w:val="hybridMultilevel"/>
    <w:tmpl w:val="2006F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5C6"/>
    <w:rsid w:val="00120A2D"/>
    <w:rsid w:val="00144D26"/>
    <w:rsid w:val="00150ADE"/>
    <w:rsid w:val="00285FDA"/>
    <w:rsid w:val="002A5C04"/>
    <w:rsid w:val="002D1942"/>
    <w:rsid w:val="002E5B67"/>
    <w:rsid w:val="004B41D4"/>
    <w:rsid w:val="005761BA"/>
    <w:rsid w:val="00632A42"/>
    <w:rsid w:val="00675E5F"/>
    <w:rsid w:val="006D55D5"/>
    <w:rsid w:val="007318DD"/>
    <w:rsid w:val="00732C9A"/>
    <w:rsid w:val="00746024"/>
    <w:rsid w:val="007745C6"/>
    <w:rsid w:val="007F25E7"/>
    <w:rsid w:val="0088714F"/>
    <w:rsid w:val="009030EA"/>
    <w:rsid w:val="00A063A4"/>
    <w:rsid w:val="00A71A9A"/>
    <w:rsid w:val="00C3394A"/>
    <w:rsid w:val="00C61A92"/>
    <w:rsid w:val="00CB284A"/>
    <w:rsid w:val="00D213AB"/>
    <w:rsid w:val="00DC14D3"/>
    <w:rsid w:val="00E81139"/>
    <w:rsid w:val="00EE3AB3"/>
    <w:rsid w:val="00F15492"/>
    <w:rsid w:val="00F21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5C6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45C6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134</TotalTime>
  <Pages>1</Pages>
  <Words>223</Words>
  <Characters>1275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cp:lastPrinted>2017-02-17T09:13:00Z</cp:lastPrinted>
  <dcterms:created xsi:type="dcterms:W3CDTF">2017-02-06T07:36:00Z</dcterms:created>
  <dcterms:modified xsi:type="dcterms:W3CDTF">2017-02-17T09:14:00Z</dcterms:modified>
</cp:coreProperties>
</file>